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CA46" w14:textId="37224463" w:rsidR="002F5495" w:rsidRPr="00572EF1" w:rsidRDefault="002F5495" w:rsidP="00572EF1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572EF1">
        <w:rPr>
          <w:rFonts w:asciiTheme="minorHAnsi" w:hAnsiTheme="minorHAnsi" w:cstheme="minorHAnsi"/>
          <w:sz w:val="20"/>
          <w:szCs w:val="20"/>
        </w:rPr>
        <w:t xml:space="preserve">OBRAZEC </w:t>
      </w:r>
      <w:r w:rsidR="00572EF1" w:rsidRPr="00572EF1">
        <w:rPr>
          <w:rFonts w:asciiTheme="minorHAnsi" w:hAnsiTheme="minorHAnsi" w:cstheme="minorHAnsi"/>
          <w:sz w:val="20"/>
          <w:szCs w:val="20"/>
        </w:rPr>
        <w:t>6</w:t>
      </w:r>
    </w:p>
    <w:p w14:paraId="3F2AA02B" w14:textId="77777777" w:rsidR="0060780D" w:rsidRPr="00572EF1" w:rsidRDefault="0060780D" w:rsidP="00572EF1">
      <w:pPr>
        <w:spacing w:line="276" w:lineRule="auto"/>
        <w:rPr>
          <w:rFonts w:asciiTheme="minorHAnsi" w:hAnsiTheme="minorHAnsi" w:cstheme="minorHAnsi"/>
          <w:b/>
        </w:rPr>
      </w:pPr>
    </w:p>
    <w:p w14:paraId="7FEF80A7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  <w:u w:val="single"/>
        </w:rPr>
      </w:pPr>
      <w:r w:rsidRPr="00572EF1">
        <w:rPr>
          <w:rFonts w:asciiTheme="minorHAnsi" w:hAnsiTheme="minorHAnsi" w:cstheme="minorHAnsi"/>
          <w:u w:val="single"/>
        </w:rPr>
        <w:t>Ponudnik:</w:t>
      </w:r>
    </w:p>
    <w:p w14:paraId="2227842D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61066F6A" w14:textId="368F4B4F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Polno ime podjetja:</w:t>
      </w:r>
      <w:r w:rsidRPr="00572EF1">
        <w:rPr>
          <w:rFonts w:asciiTheme="minorHAnsi" w:hAnsiTheme="minorHAnsi" w:cstheme="minorHAnsi"/>
        </w:rPr>
        <w:tab/>
        <w:t>_______________________________________________________________</w:t>
      </w:r>
    </w:p>
    <w:p w14:paraId="4EED10C5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77A9388B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Sedež podjetja:</w:t>
      </w:r>
      <w:r w:rsidRPr="00572EF1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31EB2AAD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25D10431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Občina sedeža podjetja: ____________________________________________</w:t>
      </w:r>
    </w:p>
    <w:p w14:paraId="5E9AA15E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6D2D7D9E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05391AE0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7AC8BC3E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Matična številka podjetja: _________________________________________</w:t>
      </w:r>
    </w:p>
    <w:p w14:paraId="01EA918F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EDED851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661D6C33" w14:textId="77777777" w:rsidR="00572EF1" w:rsidRPr="00572EF1" w:rsidRDefault="00572EF1" w:rsidP="00572EF1">
      <w:pPr>
        <w:spacing w:line="276" w:lineRule="auto"/>
        <w:jc w:val="center"/>
        <w:outlineLvl w:val="0"/>
        <w:rPr>
          <w:rFonts w:asciiTheme="minorHAnsi" w:hAnsiTheme="minorHAnsi" w:cstheme="minorHAnsi"/>
          <w:b/>
        </w:rPr>
      </w:pPr>
      <w:r w:rsidRPr="00572EF1">
        <w:rPr>
          <w:rFonts w:asciiTheme="minorHAnsi" w:hAnsiTheme="minorHAnsi" w:cstheme="minorHAnsi"/>
          <w:b/>
        </w:rPr>
        <w:t>POOBLASTILO ZA PRIDOBITEV PODATKOV IZ KAZENSKE EVIDENCE</w:t>
      </w:r>
    </w:p>
    <w:p w14:paraId="11CCCA08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786F3ECA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5EC8B9D3" w14:textId="56E1E56B" w:rsidR="00572EF1" w:rsidRPr="00572EF1" w:rsidRDefault="00572EF1" w:rsidP="00572EF1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572EF1">
        <w:rPr>
          <w:rFonts w:asciiTheme="minorHAnsi" w:hAnsiTheme="minorHAnsi" w:cstheme="minorHAnsi"/>
          <w:szCs w:val="22"/>
        </w:rPr>
        <w:t>Soglašamo, da lahko naročnik za potrebe izvedbe javnega naročila „</w:t>
      </w:r>
      <w:r w:rsidRPr="00572EF1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Najem energijsko učinkovitih </w:t>
      </w:r>
      <w:proofErr w:type="spellStart"/>
      <w:r>
        <w:rPr>
          <w:rFonts w:asciiTheme="minorHAnsi" w:hAnsiTheme="minorHAnsi" w:cstheme="minorHAnsi"/>
          <w:b/>
        </w:rPr>
        <w:t>multifunkcijskih</w:t>
      </w:r>
      <w:proofErr w:type="spellEnd"/>
      <w:r>
        <w:rPr>
          <w:rFonts w:asciiTheme="minorHAnsi" w:hAnsiTheme="minorHAnsi" w:cstheme="minorHAnsi"/>
          <w:b/>
        </w:rPr>
        <w:t xml:space="preserve"> naprav</w:t>
      </w:r>
      <w:r w:rsidRPr="00572EF1">
        <w:rPr>
          <w:rFonts w:asciiTheme="minorHAnsi" w:hAnsiTheme="minorHAnsi" w:cstheme="minorHAnsi"/>
          <w:szCs w:val="22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572EF1">
        <w:rPr>
          <w:rFonts w:asciiTheme="minorHAnsi" w:hAnsiTheme="minorHAnsi" w:cstheme="minorHAnsi"/>
          <w:szCs w:val="22"/>
          <w:u w:val="single"/>
        </w:rPr>
        <w:t>pooblaščene osebe za zastopanje, odločanje ali nadzor</w:t>
      </w:r>
      <w:r w:rsidRPr="00572EF1">
        <w:rPr>
          <w:rFonts w:asciiTheme="minorHAnsi" w:hAnsiTheme="minorHAnsi" w:cstheme="minorHAnsi"/>
          <w:szCs w:val="22"/>
        </w:rPr>
        <w:t>.</w:t>
      </w:r>
    </w:p>
    <w:p w14:paraId="558DC9F7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B89DB4D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AEF942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D9D1C1C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0F4C54C9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7E5D6B2C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60E5741D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DA4638F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068C5BCA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Funkcija v podjetju: __________________________________________________________________</w:t>
      </w:r>
    </w:p>
    <w:p w14:paraId="51AA0B01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03750F2B" w14:textId="7A4E297C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>Podpis zakonitega zastopnika: ______________________</w:t>
      </w:r>
    </w:p>
    <w:p w14:paraId="3CD38404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97C6B6A" w14:textId="77777777" w:rsidR="00572EF1" w:rsidRPr="00572EF1" w:rsidRDefault="00572EF1" w:rsidP="00572EF1">
      <w:pPr>
        <w:spacing w:line="276" w:lineRule="auto"/>
        <w:rPr>
          <w:rFonts w:asciiTheme="minorHAnsi" w:hAnsiTheme="minorHAnsi" w:cstheme="minorHAnsi"/>
        </w:rPr>
      </w:pPr>
    </w:p>
    <w:p w14:paraId="768B2E03" w14:textId="77777777" w:rsidR="00572EF1" w:rsidRDefault="00572EF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53192CE" w14:textId="56E6FD2B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69D9C5BF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62841337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7FE21538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F55094B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1C525724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DE5D234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Funkcija v podjetju: __________________________________________________________________</w:t>
      </w:r>
    </w:p>
    <w:p w14:paraId="14BDCB5E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502F8AA6" w14:textId="09CD434E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>Podpis zakonitega zastopnika: ______________________</w:t>
      </w:r>
    </w:p>
    <w:p w14:paraId="4A607A7C" w14:textId="77777777" w:rsid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7AB2006" w14:textId="77777777" w:rsid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3D21D8D" w14:textId="7247CDB2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EC45C32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4E11F049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13BFFC1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5CF63C9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033D33C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6F3B8DFE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Funkcija v podjetju: __________________________________________________________________</w:t>
      </w:r>
    </w:p>
    <w:p w14:paraId="5AC34A60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1091D85" w14:textId="78553C6F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>Podpis zakonitega zastopnika: ______________________</w:t>
      </w:r>
    </w:p>
    <w:p w14:paraId="25BE2639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CD274F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69C9ED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24748D33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265999FF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56759584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77F5C689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ACE70F4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4CD00BCB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Funkcija v podjetju: __________________________________________________________________</w:t>
      </w:r>
    </w:p>
    <w:p w14:paraId="64614BB4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03A213E2" w14:textId="4BC6FF11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>Podpis zakonitega zastopnika: ______________________</w:t>
      </w:r>
    </w:p>
    <w:p w14:paraId="7BE17042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91667A5" w14:textId="2C340F29" w:rsid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366585" w14:textId="15E1800D" w:rsid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6FA394F" w14:textId="48754339" w:rsid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5A0AC09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B92ED67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Kraj:</w:t>
      </w:r>
      <w:r w:rsidRPr="00572EF1">
        <w:rPr>
          <w:rFonts w:asciiTheme="minorHAnsi" w:hAnsiTheme="minorHAnsi" w:cstheme="minorHAnsi"/>
        </w:rPr>
        <w:tab/>
        <w:t>____________________</w:t>
      </w:r>
    </w:p>
    <w:p w14:paraId="1EAA2E56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1C04946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Datum:</w:t>
      </w:r>
      <w:r w:rsidRPr="00572EF1">
        <w:rPr>
          <w:rFonts w:asciiTheme="minorHAnsi" w:hAnsiTheme="minorHAnsi" w:cstheme="minorHAnsi"/>
        </w:rPr>
        <w:tab/>
        <w:t>____________________</w:t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 xml:space="preserve"> Žig:</w:t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>Podpis pooblaščene osebe:</w:t>
      </w:r>
    </w:p>
    <w:p w14:paraId="48C7C677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</w:p>
    <w:p w14:paraId="33159A60" w14:textId="77777777" w:rsidR="00572EF1" w:rsidRPr="00572EF1" w:rsidRDefault="00572EF1" w:rsidP="00572EF1">
      <w:pPr>
        <w:spacing w:line="276" w:lineRule="auto"/>
        <w:ind w:left="5244" w:firstLine="420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_______________________</w:t>
      </w:r>
    </w:p>
    <w:p w14:paraId="39BB9C5E" w14:textId="2DF917F5" w:rsidR="0017254C" w:rsidRPr="00572EF1" w:rsidRDefault="0017254C" w:rsidP="00572EF1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572EF1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F1F23" w14:textId="77777777" w:rsidR="001774CF" w:rsidRDefault="001774CF" w:rsidP="00BB5C4F">
      <w:r>
        <w:separator/>
      </w:r>
    </w:p>
  </w:endnote>
  <w:endnote w:type="continuationSeparator" w:id="0">
    <w:p w14:paraId="073189A1" w14:textId="77777777" w:rsidR="001774CF" w:rsidRDefault="001774CF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D433D" w14:textId="77777777" w:rsidR="001774CF" w:rsidRDefault="001774CF" w:rsidP="00BB5C4F">
      <w:r>
        <w:separator/>
      </w:r>
    </w:p>
  </w:footnote>
  <w:footnote w:type="continuationSeparator" w:id="0">
    <w:p w14:paraId="4A54FB18" w14:textId="77777777" w:rsidR="001774CF" w:rsidRDefault="001774CF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899067">
    <w:abstractNumId w:val="0"/>
  </w:num>
  <w:num w:numId="2" w16cid:durableId="949699580">
    <w:abstractNumId w:val="6"/>
  </w:num>
  <w:num w:numId="3" w16cid:durableId="1989481027">
    <w:abstractNumId w:val="1"/>
  </w:num>
  <w:num w:numId="4" w16cid:durableId="976453474">
    <w:abstractNumId w:val="2"/>
  </w:num>
  <w:num w:numId="5" w16cid:durableId="182204976">
    <w:abstractNumId w:val="5"/>
  </w:num>
  <w:num w:numId="6" w16cid:durableId="417363160">
    <w:abstractNumId w:val="3"/>
  </w:num>
  <w:num w:numId="7" w16cid:durableId="121388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ACF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774CF"/>
    <w:rsid w:val="001A37F7"/>
    <w:rsid w:val="001B2933"/>
    <w:rsid w:val="001E29C8"/>
    <w:rsid w:val="00215201"/>
    <w:rsid w:val="0028526B"/>
    <w:rsid w:val="002B0D99"/>
    <w:rsid w:val="002C0549"/>
    <w:rsid w:val="002F5495"/>
    <w:rsid w:val="00311139"/>
    <w:rsid w:val="00324D6C"/>
    <w:rsid w:val="003375F5"/>
    <w:rsid w:val="00345556"/>
    <w:rsid w:val="00392005"/>
    <w:rsid w:val="003A0E1C"/>
    <w:rsid w:val="003A3717"/>
    <w:rsid w:val="003F0DAA"/>
    <w:rsid w:val="00400569"/>
    <w:rsid w:val="004047C3"/>
    <w:rsid w:val="00413C63"/>
    <w:rsid w:val="004D4EC4"/>
    <w:rsid w:val="00511D99"/>
    <w:rsid w:val="00521826"/>
    <w:rsid w:val="00522FDF"/>
    <w:rsid w:val="005376C1"/>
    <w:rsid w:val="00567CF9"/>
    <w:rsid w:val="00572EF1"/>
    <w:rsid w:val="005A525C"/>
    <w:rsid w:val="005C5497"/>
    <w:rsid w:val="005E7D8E"/>
    <w:rsid w:val="005F1331"/>
    <w:rsid w:val="00600597"/>
    <w:rsid w:val="006011E2"/>
    <w:rsid w:val="0060780D"/>
    <w:rsid w:val="00612BC0"/>
    <w:rsid w:val="006211BD"/>
    <w:rsid w:val="00641C32"/>
    <w:rsid w:val="00642E1E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aliases w:val="Footer-PR"/>
    <w:basedOn w:val="Navaden"/>
    <w:link w:val="NogaZnak"/>
    <w:uiPriority w:val="99"/>
    <w:unhideWhenUsed/>
    <w:qFormat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Footer-PR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paragraph" w:styleId="Telobesedila">
    <w:name w:val="Body Text"/>
    <w:basedOn w:val="Navaden"/>
    <w:link w:val="TelobesedilaZnak"/>
    <w:uiPriority w:val="99"/>
    <w:unhideWhenUsed/>
    <w:rsid w:val="002F5495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F5495"/>
    <w:rPr>
      <w:rFonts w:ascii="Arial" w:eastAsiaTheme="minorEastAsia" w:hAnsi="Arial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rsid w:val="0060780D"/>
    <w:rPr>
      <w:rFonts w:ascii="Arial" w:eastAsiaTheme="minorEastAsia" w:hAnsi="Arial" w:cstheme="minorBidi"/>
      <w:sz w:val="22"/>
      <w:szCs w:val="22"/>
      <w:lang w:eastAsia="en-US"/>
    </w:rPr>
  </w:style>
  <w:style w:type="paragraph" w:customStyle="1" w:styleId="NavadenTimesNewRoman">
    <w:name w:val="Navaden Times New Roman"/>
    <w:basedOn w:val="Navaden"/>
    <w:rsid w:val="00572EF1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2022-04-20T08:22:00Z</dcterms:created>
  <dcterms:modified xsi:type="dcterms:W3CDTF">2022-04-20T08:22:00Z</dcterms:modified>
  <cp:contentStatus/>
</cp:coreProperties>
</file>